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6904" w:rsidRDefault="00776904" w:rsidP="00664A3C">
      <w:pPr>
        <w:shd w:val="clear" w:color="auto" w:fill="FFFFFF"/>
        <w:spacing w:before="7" w:line="324" w:lineRule="exact"/>
        <w:ind w:left="238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noProof/>
          <w:lang w:eastAsia="ru-RU"/>
        </w:rPr>
        <w:pict>
          <v:line id="_x0000_s1026" style="position:absolute;left:0;text-align:left;flip:y;z-index:251658240" from="39.65pt,9.35pt" to="731.85pt,9.35pt" o:allowincell="f" strokeweight="2.9pt"/>
        </w:pict>
      </w:r>
    </w:p>
    <w:p w:rsidR="00776904" w:rsidRDefault="00776904" w:rsidP="004410F9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 к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ласс </w:t>
      </w:r>
    </w:p>
    <w:p w:rsidR="00776904" w:rsidRPr="00563D0F" w:rsidRDefault="00776904" w:rsidP="00FF23E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Pr="00563D0F">
        <w:rPr>
          <w:rFonts w:ascii="Times New Roman" w:hAnsi="Times New Roman"/>
          <w:b/>
          <w:sz w:val="24"/>
          <w:szCs w:val="24"/>
        </w:rPr>
        <w:t xml:space="preserve">четверть  </w:t>
      </w:r>
      <w:r>
        <w:rPr>
          <w:rFonts w:ascii="Times New Roman" w:hAnsi="Times New Roman"/>
          <w:b/>
          <w:sz w:val="24"/>
          <w:szCs w:val="24"/>
        </w:rPr>
        <w:t>8</w:t>
      </w:r>
      <w:r w:rsidRPr="00563D0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недель </w:t>
      </w:r>
      <w:r w:rsidRPr="00563D0F">
        <w:rPr>
          <w:rFonts w:ascii="Times New Roman" w:hAnsi="Times New Roman"/>
          <w:b/>
          <w:sz w:val="24"/>
          <w:szCs w:val="24"/>
        </w:rPr>
        <w:t xml:space="preserve">-  </w:t>
      </w:r>
      <w:r>
        <w:rPr>
          <w:rFonts w:ascii="Times New Roman" w:hAnsi="Times New Roman"/>
          <w:b/>
          <w:sz w:val="24"/>
          <w:szCs w:val="24"/>
        </w:rPr>
        <w:t>32</w:t>
      </w:r>
      <w:r w:rsidRPr="00563D0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99"/>
        <w:gridCol w:w="990"/>
        <w:gridCol w:w="1672"/>
        <w:gridCol w:w="3168"/>
        <w:gridCol w:w="4095"/>
        <w:gridCol w:w="3085"/>
        <w:gridCol w:w="850"/>
        <w:gridCol w:w="928"/>
      </w:tblGrid>
      <w:tr w:rsidR="00776904" w:rsidRPr="0097361D" w:rsidTr="00F3305E"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99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 –развивающие задачи</w:t>
            </w:r>
          </w:p>
        </w:tc>
        <w:tc>
          <w:tcPr>
            <w:tcW w:w="1778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76904" w:rsidRPr="0097361D" w:rsidTr="00F3305E"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99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Водный урок</w:t>
            </w: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Вводный урок.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 в курс 7 класса Сведения по охране труда. Виды  травматизма. Т.Б при выполнении  ручных, машинных ,утюжильных работ. Виды электротравм ,меры их предупреждения. Рациональный режим  труда и отдыха .Гигиенические требования к рабочей одежде.</w:t>
            </w:r>
          </w:p>
        </w:tc>
        <w:tc>
          <w:tcPr>
            <w:tcW w:w="3085" w:type="dxa"/>
          </w:tcPr>
          <w:p w:rsidR="00776904" w:rsidRPr="0097361D" w:rsidRDefault="00776904" w:rsidP="0056034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</w:t>
            </w:r>
            <w:r>
              <w:rPr>
                <w:rFonts w:ascii="Times New Roman" w:hAnsi="Times New Roman"/>
                <w:sz w:val="24"/>
                <w:szCs w:val="24"/>
              </w:rPr>
              <w:t>й.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Волокна и ткани</w:t>
            </w: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Лен .Свойства льняных волокон. Получение  льняных тканей.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Формирование умений построения и реализации новых знаний ,понятий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.Выполнение практической работы по изучению свойств  тканей .Контроль  усвоения знаний. 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различные виды тканей и их свойства.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производстве тканей.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мелкой и крупной моторики при выполнении образцов переплетения нити в тканях.  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85E12">
        <w:trPr>
          <w:cantSplit/>
          <w:trHeight w:val="1219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 w:val="restart"/>
          </w:tcPr>
          <w:p w:rsidR="00776904" w:rsidRPr="0097361D" w:rsidRDefault="00776904" w:rsidP="004332F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и свойства срезов ткани .Виды  обтачек .Раскрой долевых и поперечных ,косых обтачек.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 ,понятий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 Выполнение практической  работы« Раскрой долевых и поперечных ,косых обтачек»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мышления, способность к пространственному анализу при раскрое долевых, поперечных и косых обтачек.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разные виды обтачек.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шитье долевых и поперечных обтачек.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при наметывании обтачки к изделию.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Косынка и её назначение.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Подготовка выкройки к раскрою.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 ,понятий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:Выполнение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рактической работы « Раскрой косынки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Контроль и самоконтроль.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 построении чертежа косынки.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-установление причинно-следственных связей при раскрое косынки.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при обработке косынки подгибочным  швом.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Раскрой  косынки .Подготовка кроя косынки к обработке. Практическая работа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 ,понятий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:Выполнение практической работы «Обработка косынки ручным и машинным способом».Контроль и самоконтроль.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-формирование мышления (памяти, внимания)    при выполнении машинных строчек и швов.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сравнивать  разную обработку боковых срезов косынки. 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Сборки как отделка в одежде .Выполнение сборок  ручным ,машинным способом. Практическая работа.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 ,понятий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:Выполнение практической работы «Обработка сборок ручным и машинным способом».Контроль и самоконтроль.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 подборе видов сборки применяемой в одежде.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 виды отделочных сборок.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выполнении сборок ручным и машинным способом.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при изготовлении сборок.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Основные ориентирные точки и линии фигуры. Правила снятия мерок.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 умений построения и реализации новых знаний ,понятий и способов действий: формулирование цели урока ,определение плана изучения нового материала .Беседа с использованием  материалов учебника ,ЭОР: правила снятия мерок для построения  швейного изделия. Выполнение  практической работы «Снятие мерок для построения чертежа фартука» .Взаимоконтроль. Контроль учителя.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 определении основных линий фигуры.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 разные  фигуры человека.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снятии мерок.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фартука в М:1:1 Подготовка выкройки к раскрою. Раскрой фартука. Практическая работа.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теме, подготовка мышления к усвоению нового материала. Беседа с использованием  материалов учебника : правила и приемы раскроя  швейного изделия ,правила безопасных приемов работы с булавками , ножницами. Самостоятельная  работа: выполнение практической работы «Раскрой швейного изделия».Самооценка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 при построении чертежа фартука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 разные виды фартуков.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раскрое фартука.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при выполнении машинных и ручных работ.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Пошив  фартука на поясе</w:t>
            </w: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боковых и нижнего срезов. Обработка пояса .Обработка верхнего среза фартука .Практическая работа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структурированию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теме, подготовка мышления к усвоению нового материала. Изучение технологии обработки нижнего и боковых срезов фартука. Самостоятельная работа: выполнение практической  работы «Обработка нижнего и боковых срезов фартука», контроль и самоконтроль по представленным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  обработку боковых и нижнего срезов фартука.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пояса  и верхнего среза фартука.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Влажно- тепловая обработка.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 ,понятий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 устройство утюга ,приемы влажно- тепловой обработки, правила безопасной работы утюгом. Контроль.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 виды  влажно- тепловых обработок.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выполнении влажно-тепловой обработки.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F3305E">
        <w:trPr>
          <w:cantSplit/>
          <w:trHeight w:val="1134"/>
        </w:trPr>
        <w:tc>
          <w:tcPr>
            <w:tcW w:w="5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0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Ремонт одежды.</w:t>
            </w:r>
          </w:p>
        </w:tc>
        <w:tc>
          <w:tcPr>
            <w:tcW w:w="167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6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Наложение заплаты  из гладкокрашенной  ткани ручным способом .Наложение заплаты машинным способом. Практическая работа.</w:t>
            </w:r>
          </w:p>
        </w:tc>
        <w:tc>
          <w:tcPr>
            <w:tcW w:w="409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умений построения и реализации новых знаний ,понятий и способов действий :определение цели урока, актуализация знаний учащихся о ткани и волокнах ,повторение классификации  текстильных волокон .Беседа с использованием  материалов учебника :Выполнение практической работы «Обработка сборок ручным и машинным способом ,строчка зигзаг  Контроль и самоконтроль.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 при выборе материала для заплаты.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 сравнивать наложение и обработку  заплат машинным и ручным способом.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в процессе обработки дыры заплатой.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моторики при выполнении обработки заплаты.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690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Pr="00560344" w:rsidRDefault="00776904" w:rsidP="006B4DB6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 w:rsidRPr="00560344">
        <w:rPr>
          <w:rFonts w:ascii="Times New Roman" w:hAnsi="Times New Roman"/>
          <w:b/>
          <w:bCs/>
          <w:sz w:val="24"/>
          <w:szCs w:val="24"/>
        </w:rPr>
        <w:t>7 класс</w:t>
      </w:r>
    </w:p>
    <w:p w:rsidR="00776904" w:rsidRPr="00563D0F" w:rsidRDefault="00776904" w:rsidP="00932125">
      <w:pPr>
        <w:ind w:left="-142" w:firstLine="708"/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2 четверть  8  недель - 32 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часов </w:t>
      </w:r>
    </w:p>
    <w:tbl>
      <w:tblPr>
        <w:tblW w:w="1539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"/>
        <w:gridCol w:w="855"/>
        <w:gridCol w:w="1172"/>
        <w:gridCol w:w="1540"/>
        <w:gridCol w:w="3098"/>
        <w:gridCol w:w="3860"/>
        <w:gridCol w:w="3084"/>
        <w:gridCol w:w="850"/>
        <w:gridCol w:w="928"/>
      </w:tblGrid>
      <w:tr w:rsidR="00776904" w:rsidRPr="0097361D" w:rsidTr="007478A2"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173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 развивающие задачи.</w:t>
            </w:r>
          </w:p>
        </w:tc>
        <w:tc>
          <w:tcPr>
            <w:tcW w:w="1778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76904" w:rsidRPr="0097361D" w:rsidTr="007478A2"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173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76904" w:rsidRPr="0097361D" w:rsidTr="007478A2">
        <w:trPr>
          <w:cantSplit/>
          <w:trHeight w:val="1134"/>
        </w:trPr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 xml:space="preserve">Элементы машиноведения .Виды машинных швов. </w:t>
            </w: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Вводное  занятие .Правило по Т.Б Правило поведения в мастерской.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 в курс 7 класса Сведения по охране труда. Виды  травматизма. Т.Б при выполнении  ручных, машинных ,утюжильных работ. Виды электротравм ,меры их предупреждения. Рациональный режим  труда и отдыха .Гигиенические требования к рабочей одежде.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76904" w:rsidRPr="0097361D" w:rsidTr="007478A2">
        <w:trPr>
          <w:cantSplit/>
          <w:trHeight w:val="1134"/>
        </w:trPr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машинных швов. 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 Проверка домашнего задания ,повторение правил безопасной работы на швейной машине .Знакомство с основными операциями при машинной обработке изделия ,терминологией, требованиями к выполнению машинных работ Самостоятельная работа: «Выполнение образцов машинных швов»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сравнивать виды машинных швов при  обработке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</w:t>
            </w:r>
            <w:r>
              <w:rPr>
                <w:rFonts w:ascii="Times New Roman" w:hAnsi="Times New Roman"/>
                <w:sz w:val="24"/>
                <w:szCs w:val="24"/>
              </w:rPr>
              <w:t>ричинно-следственных связей в процессе пошива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машинных швов.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выполнении обработки машинных швов.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rPr>
          <w:cantSplit/>
          <w:trHeight w:val="1134"/>
        </w:trPr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 w:val="restart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 xml:space="preserve">Конструирование и моделирование плечевого изделия </w:t>
            </w: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Ночная сорочка. План работы Название деталей  и срезов выкройки сорочки. Снятие мерок.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 умений построения и реализации новых знаний ,понятий и способов действий: формулирование цели урока ,определение плана изучения нового материала .Беседа с использованием  материалов учебника ,ЭОР: правила снятия мерок для построения  швейного изделия. Выполнение  практической работы «Снятие мерок для построения чертежа ночной сорочки» .Взаимоконтроль. Контроль учителя.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виды  ночных сорочек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снятии мерок с фигуры человека.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rPr>
          <w:cantSplit/>
          <w:trHeight w:val="1134"/>
        </w:trPr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сорочки в натуральную величину .Подготовка выкройки к раскрою. Раскрой сорочки.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к структуированию и систематизации изучаемого предметного содержания. Формулирование цели урока ,определение тематики новых знаний. Актуализация знаний по изучаемой теме, подготовка мышления к усвоению нового  материала. Беседа с использованием материалов  учебника о правилах и приемах раскроя швейного изделия ,о правилах безопасных приемов работы с булавками , ножницами ,с утюгом. Выполнение практической работы «Раскрой плечевого изделия». Самооценка.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умения сравнивать  построение чертежа и раскрой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ночной сорочки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натуральную величину.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построении чертежа и раскрое ночной сорочки.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раскрое ночной сорочки.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rPr>
          <w:cantSplit/>
          <w:trHeight w:val="1134"/>
        </w:trPr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План  работы  по пошиву .Обработка  плечевых срезов запошивочным  швом.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теме,подготовка мышления к усвоению нового материала ,анализ учебной ситуации и моделирование этапов изучения нового материала .Повторение правил безопасной работы на швейной машине ,с утюгом .Изучение  технологии обработки плечевых швов.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обработку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плечевых срезов запошивочным швом.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плечевых срезов запошивочным швом.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плечевых срезов  запошивочным швом.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среза горловины сорочки  косой  обтачкой .Практическая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материала, анализ учебной ситуации и моделирование этапов изучения нового материала. Знакомство с образцами обработки горловины .Беседа с использованием  материалов учебника о способах обработки горловины  подкройной  обтачкой ,косой бейкой .Выполнение  практической работы. Контроль и самоконтроль.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тие умения  сравнивать обработку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горловины косой обтачкой.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среза горловины сорочки косой обтачкой.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выполнении обработки горловины косой обтачкой.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76904" w:rsidRPr="0097361D" w:rsidTr="007478A2"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боковых срезов сорочки запошивочным швом .Практическая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 ,анализ учебной ситуации и моделирование этапов изучения нового материала .Повторение правил безопасной работы на швейной машине ,с утюгом .Изучение  технологии обработки боковых срезов швейного изделия. Выполнение практической работы «Обработка боковых срезов  швейного изделия»,контроль и самоконтроль по представленным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сравнивать  обработку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боковых срезов сорочки запошивочным швом.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боковых срезов сорочки запошивочныи швом.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при обработке боковых срезов запошивочным швом.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срезов пройм сорочки двойной косой обтачкой .Практическая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материала, анализ учебной ситуации и моделирование этапов изучения нового материала. Знакомство с образцами обработки горловины .Беседа с использованием  материалов учебника о способах обработки пройм сорочки  косой  обтачкой.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умения  сравнивать обработку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срезов пройм сорочки двойной косой обтачкой.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обработке срезов пройм двойной косой обтачкой.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срезов пройм двойной косой обтачкой.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c>
          <w:tcPr>
            <w:tcW w:w="856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vMerge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нижнего среза сорочки Влажно –тепловая обработка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 ,анализ учебной ситуации и моделирование этапов изучения нового материала .Проверка домашнего задания ,повторение изученного в 5 классе: виды краевых швов, технология выполнения. Знакомство с технологией обработки нижнего среза швейного изделия. Выполнение практической работы «Обработка нижнего среза швейного изделия»,контроль и самоконтроль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я  сравнивать обработку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нижнего среза сорочки, при  вложно- тепловой обработке.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 обработке нижнего среза сорочки при влажно-тепловой обработке.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влажно- тепловой обработке нижнего среза ночной сорочки.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rPr>
          <w:gridBefore w:val="1"/>
          <w:cantSplit/>
          <w:trHeight w:val="1134"/>
        </w:trPr>
        <w:tc>
          <w:tcPr>
            <w:tcW w:w="856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горловины косой обтачкой по готовому крою .Самостоятельная работа.</w:t>
            </w:r>
          </w:p>
        </w:tc>
        <w:tc>
          <w:tcPr>
            <w:tcW w:w="3861" w:type="dxa"/>
            <w:vAlign w:val="bottom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материала, анализ учебной ситуации и моделирование этапов изучения нового материала. Знакомство с образцами обработки горловины .Беседа с использованием  материалов учебника о способах обработки горловины  косой  обтачкой.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-развитие умения  сравнивать обработку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горловины косой обтачкой по готовому крою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 обработке горловины косой обтачкой.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горловины косой обтачкой.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7478A2">
        <w:trPr>
          <w:gridBefore w:val="1"/>
          <w:cantSplit/>
          <w:trHeight w:val="1134"/>
        </w:trPr>
        <w:tc>
          <w:tcPr>
            <w:tcW w:w="856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3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Практическое повторение</w:t>
            </w:r>
          </w:p>
        </w:tc>
        <w:tc>
          <w:tcPr>
            <w:tcW w:w="1540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99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Пошив швейного изделия по готовому крою. Изготовление отдельных элементов для карнавальных костюмов.</w:t>
            </w:r>
          </w:p>
        </w:tc>
        <w:tc>
          <w:tcPr>
            <w:tcW w:w="3861" w:type="dxa"/>
            <w:vAlign w:val="bottom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умения сравнивать предметы и явления.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связей при   изготовлении карнавальных костюмов.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пошиве карнавальных костюмов.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Pr="00563D0F" w:rsidRDefault="00776904" w:rsidP="00883DA7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7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  класс </w:t>
      </w:r>
    </w:p>
    <w:p w:rsidR="00776904" w:rsidRPr="00563D0F" w:rsidRDefault="00776904" w:rsidP="00883DA7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3 четверть   9 недель -  36   </w:t>
      </w:r>
      <w:r w:rsidRPr="00563D0F">
        <w:rPr>
          <w:rFonts w:ascii="Times New Roman" w:hAnsi="Times New Roman"/>
          <w:b/>
          <w:sz w:val="24"/>
          <w:szCs w:val="24"/>
        </w:rPr>
        <w:t xml:space="preserve">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776904" w:rsidRPr="0097361D" w:rsidTr="003A38F8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 развивающие задачи</w:t>
            </w:r>
          </w:p>
        </w:tc>
        <w:tc>
          <w:tcPr>
            <w:tcW w:w="1778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76904" w:rsidRPr="0097361D" w:rsidTr="003A38F8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76904" w:rsidRPr="0097361D" w:rsidTr="003A38F8">
        <w:trPr>
          <w:cantSplit/>
          <w:trHeight w:val="1134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Вводное. План работы на четверть .Правила по Т.Б и правила поведения в мастерской.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 в курс 7 класса Сведения по охране труда. Виды  травматизма. Т.Б при выполнении  ручных, машинных ,утюжильных работ. Виды электротравм ,меры их предупреждения. Рациональный режим  труда и отдыха .Гигиенические требования к рабочей одежде.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3A38F8">
        <w:trPr>
          <w:cantSplit/>
          <w:trHeight w:val="1134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Бытовая швейная машина с электроприводом.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Сведения о бытовых швейных машинах .Устройство электропривода. Правила безопасной работы.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 Проверка домашнего задания ,повторение правил безопасной работы на швейной машине .Беседа с использованием материалов учебника :устройство швейной машины, организация рабочего места  для выполнения швейных работ, правила безопасных приёмов работы на швейной машине :Самостоятельная работа :подготовка швейной машины к работе.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бытовые швейные машины.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устройстве электропроводов и швейных машин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</w:t>
            </w:r>
            <w:r>
              <w:rPr>
                <w:rFonts w:ascii="Times New Roman" w:hAnsi="Times New Roman"/>
                <w:sz w:val="24"/>
                <w:szCs w:val="24"/>
              </w:rPr>
              <w:t>звитие мелкой и крупной маторики при работе на швейной машине.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3A38F8">
        <w:tc>
          <w:tcPr>
            <w:tcW w:w="851" w:type="dxa"/>
            <w:vMerge w:val="restart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Обработка мягких складок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Мягкие складки –вид отделки. Мягкие складки ,заложенные в разные стороны.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 Проверка домашнего задания; знакомство с технологией обработки различного вида складок ; практическая работа «Обработка складок» 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различные виды складок.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складок.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пошиве складок.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3A38F8">
        <w:trPr>
          <w:trHeight w:val="828"/>
        </w:trPr>
        <w:tc>
          <w:tcPr>
            <w:tcW w:w="851" w:type="dxa"/>
            <w:vMerge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Сведения о подкройных  обтачках .Обработка углов подкройной  обтачкой на изнаночную сторону.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 Проверка домашнего задания; знакомство с технологией обработки различного вида обтачек ; практическая работа «Обработка подкройных обтачек»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обработку подкройных обтачек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обработке  подкройных обтачек на изнаночную сторону.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 подкройных обтачек.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AB4C17">
        <w:trPr>
          <w:trHeight w:val="828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776904" w:rsidRPr="0097361D" w:rsidRDefault="00776904" w:rsidP="00AB4C1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F826FA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Обработка карманов в швейных изделиях.</w:t>
            </w:r>
          </w:p>
          <w:p w:rsidR="00776904" w:rsidRPr="0097361D" w:rsidRDefault="00776904" w:rsidP="00AB4C1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накладных карманов .Обработка гладкого накладного кармана .Практическая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у учащихся деятельностных  способностей и способностей к структруированию и систематизации изучаемого предметного содержания содержания. Формирование цели урока ,определение тематики новых знаний .Изучение технологии   обработки накладного кармана .Выполнение практической работы «Обработка накладного кармана»,контроль и самоконтроль по представленным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-развитие умения </w:t>
            </w:r>
            <w:r>
              <w:rPr>
                <w:rFonts w:ascii="Times New Roman" w:hAnsi="Times New Roman"/>
                <w:sz w:val="24"/>
                <w:szCs w:val="24"/>
              </w:rPr>
              <w:t>сравнивать виды  накладных карманов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накладных карманов.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гладкого наклодного кармана.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3A38F8">
        <w:trPr>
          <w:trHeight w:val="1470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Соединение кармана  с основной деталью. Способы соединения .Практическая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последовательностью окончательной отделки швейного изделия. Практическая работа « Соединение кармана с основной частью фартука.»Выполнение отделки с самоконтролем по представленным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 способы соединения кармана с основной деталью.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способах соединения.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 соединения  кармана  с основной деталью.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AB4C17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776904" w:rsidRPr="0097361D" w:rsidRDefault="00776904" w:rsidP="00AB4C1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AB4C1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Построение чертежа и раскрой фартука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Фартук с нагрудником. Детали фартука .Снятие мерок.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 умений построения и реализации новых знаний ,понятий и способов действий: формулирование цели урока ,определение плана изучения нового материала .Беседа с использованием  материалов учебника ,ЭОР: правила снятия мерок для построения  швейного изделия. Выполнение  практической работы «Снятие мерок для построения чертежа фартука» .Взаимоконтроль. Контроль учителя.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фартуков.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 связ</w:t>
            </w:r>
            <w:r>
              <w:rPr>
                <w:rFonts w:ascii="Times New Roman" w:hAnsi="Times New Roman"/>
                <w:sz w:val="24"/>
                <w:szCs w:val="24"/>
              </w:rPr>
              <w:t>ей при  снятие мерок  фартука.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3A38F8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фартука с нагрудником в масштабе 1:4.Подготовка выкройки к раскрою Раскрой фартука.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теме, подготовка мышления к усвоению нового материала. Беседа с использованием  материалов учебника : правила и приемы раскроя  швейного изделия ,правила безопасных приемов работы с булавками , ножницами. Самостоятельная  работа: выполнение практической работы «Раскрой швейного изделия».Самооценка по предложенным критериям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построение чертежа фартуков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раскрое фартука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построении и раскрое фартука.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AB4C17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</w:tcPr>
          <w:p w:rsidR="00776904" w:rsidRPr="0097361D" w:rsidRDefault="00776904" w:rsidP="00AB4C1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AB4C17">
            <w:pPr>
              <w:spacing w:after="0" w:line="240" w:lineRule="auto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Пошив фартука с нагрудником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бретелей .Обработка нагрудника с втачиванием бретелей .Практическая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теме, подготовка мышления к усвоению нового материала. Беседа с использованием  материалов учебника : правила и п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риемы обработки бретелей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,правила безопасных приемов работы с булавками , ножницами. Самостоятельная  работа: выполнение практической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работы « Обработка  нагрудника с втачиванием бретелей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».Самооценка по предложенным критериям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обработку  нагрудника с втачиванием брителей.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брителей.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пошиве брителей.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3A38F8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карманов .Соединение карманов с нижней частью фартука. 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последовательностью окончательной отделки швейного изделия. Практическая работа « Соединение кармана с основной частью фартука.»Выполнение отделки с самоконтролем по представленным критериям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обработку карманов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</w:t>
            </w:r>
            <w:r>
              <w:rPr>
                <w:rFonts w:ascii="Times New Roman" w:hAnsi="Times New Roman"/>
                <w:sz w:val="24"/>
                <w:szCs w:val="24"/>
              </w:rPr>
              <w:t>нных связей при  обработке карманов.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соединении каманов с нижней частью фартука.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3A38F8">
        <w:trPr>
          <w:cantSplit/>
          <w:trHeight w:val="1134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пояса обтачным швом. Соединение деталей фартука .Окончательная отделка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изделия.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ВТО.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обработку пояса обтачным швом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соединении деталей фартука.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пояса обтачным швом.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6B5079">
        <w:trPr>
          <w:cantSplit/>
          <w:trHeight w:val="1134"/>
        </w:trPr>
        <w:tc>
          <w:tcPr>
            <w:tcW w:w="851" w:type="dxa"/>
          </w:tcPr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</w:tcPr>
          <w:p w:rsidR="00776904" w:rsidRPr="0097361D" w:rsidRDefault="00776904" w:rsidP="006B5079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Ремонт одежды.</w:t>
            </w:r>
          </w:p>
        </w:tc>
        <w:tc>
          <w:tcPr>
            <w:tcW w:w="992" w:type="dxa"/>
          </w:tcPr>
          <w:p w:rsidR="00776904" w:rsidRPr="0097361D" w:rsidRDefault="00776904" w:rsidP="009241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Практическое повторение. Выполнение ремонта одежды.</w:t>
            </w:r>
          </w:p>
        </w:tc>
        <w:tc>
          <w:tcPr>
            <w:tcW w:w="3861" w:type="dxa"/>
          </w:tcPr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 срезов ткани строчкой –зигзаг ;практическая работа «Обработка заплат, срезов ,орнаментов строчкой –зигзаг»; самооценка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ремонта одежды.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выполнении ремонта одежды.</w:t>
            </w:r>
          </w:p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заплат строчкой- зигзаг.</w:t>
            </w:r>
          </w:p>
        </w:tc>
        <w:tc>
          <w:tcPr>
            <w:tcW w:w="850" w:type="dxa"/>
          </w:tcPr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2410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6904" w:rsidRDefault="00776904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883DA7">
      <w:pPr>
        <w:rPr>
          <w:rFonts w:ascii="Times New Roman" w:hAnsi="Times New Roman"/>
          <w:b/>
          <w:bCs/>
          <w:sz w:val="24"/>
          <w:szCs w:val="24"/>
        </w:rPr>
      </w:pPr>
    </w:p>
    <w:p w:rsidR="00776904" w:rsidRPr="00563D0F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7 </w:t>
      </w:r>
      <w:r w:rsidRPr="00563D0F">
        <w:rPr>
          <w:rFonts w:ascii="Times New Roman" w:hAnsi="Times New Roman"/>
          <w:b/>
          <w:bCs/>
          <w:sz w:val="24"/>
          <w:szCs w:val="24"/>
        </w:rPr>
        <w:t xml:space="preserve">класс </w:t>
      </w:r>
    </w:p>
    <w:p w:rsidR="00776904" w:rsidRPr="00563D0F" w:rsidRDefault="00776904" w:rsidP="00B8330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 четверть   9  недель -   36 </w:t>
      </w:r>
      <w:r w:rsidRPr="00563D0F">
        <w:rPr>
          <w:rFonts w:ascii="Times New Roman" w:hAnsi="Times New Roman"/>
          <w:b/>
          <w:sz w:val="24"/>
          <w:szCs w:val="24"/>
        </w:rPr>
        <w:t xml:space="preserve"> часов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418"/>
        <w:gridCol w:w="992"/>
        <w:gridCol w:w="3402"/>
        <w:gridCol w:w="3861"/>
        <w:gridCol w:w="3085"/>
        <w:gridCol w:w="850"/>
        <w:gridCol w:w="928"/>
      </w:tblGrid>
      <w:tr w:rsidR="00776904" w:rsidRPr="0097361D" w:rsidTr="0097361D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41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Наименование раздела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Кол-во часов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Коррекционно развивающие задачи.</w:t>
            </w:r>
          </w:p>
        </w:tc>
        <w:tc>
          <w:tcPr>
            <w:tcW w:w="1778" w:type="dxa"/>
            <w:gridSpan w:val="2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</w:tr>
      <w:tr w:rsidR="00776904" w:rsidRPr="0097361D" w:rsidTr="0097361D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1</w:t>
            </w:r>
          </w:p>
        </w:tc>
        <w:tc>
          <w:tcPr>
            <w:tcW w:w="141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2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3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4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     5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           6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76904" w:rsidRPr="0097361D" w:rsidTr="0097361D">
        <w:trPr>
          <w:cantSplit/>
          <w:trHeight w:val="1878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Вводное занятие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Вводное .План работы на четверть .Правила по Т.Б и. поведения в мастерской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Первичный инструктаж на рабочем месте. Введение в курс 7 класса Сведения по охране труда. Виды  травматизма. Т.Б при выполнении  ручных, машинных ,утюжильных работ. Виды электротравм ,меры их предупреждения. Рациональный режим  труда и отдыха .Гигиенические требования к рабочей одежде.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Установление причинно-следственных связей при выполнении правил  ТБ и работы в мастерской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Виды юбок и их применение ,пошив «солнце, полусолнце»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и раскрой расклешённой юбки. Клешевые  юбки .Название деталей ,снятие мерок.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материала, анализ учебной ситуации и моделирование этапов изучения нового материала; беседа с использованием материала учебника о правилах и приемах  раскроя швейного  поясного  изделия из ткани  в клетку ,в полоску ,ворсовых тканей; практическая  работа «Раскрой поясного швейного изделия»оценка качества кроя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юбок.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построении чертежа клешевой юбки.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.Построение чертежа юбки «солнце» в М 1:4 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   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материала, анализ учебной ситуации и моделирование этапов изучения нового материала; беседа с использованием материала учебника о правилах и приемах  раскроя швейного  поясного  изделия из ткани  в клетку ,в полоску ,ворсовых тканей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виды юбок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построении чертежа юбки «солнце»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rPr>
          <w:trHeight w:val="1107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Построение чертежа юбки «полусолнце» в натуральную величину. Подготовка выкройки к раскрою.Раскрой.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у учащихся деятельностных  способностей и способностей к структруированию и систематизации изучаемого предметного содержания. Формирование цели урока ,определение тематики новых знаний. Актуализация знаний по изучаемой теме ,подготовка мышления к усвоению нового материала, анализ учебной ситуации и моделирование этапов изучения нового материала; беседа с использованием материала учебника о правилах и приемах  раскроя швейного  поясного  изделия из ткани  в клетку ,в полоску ,ворсовых тканей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 виды юбок.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построении чертежа юбки «полусолнце»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 w:rsidR="00776904" w:rsidRPr="0097361D" w:rsidTr="0097361D">
        <w:trPr>
          <w:cantSplit/>
          <w:trHeight w:val="1679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Клиньевые юбки.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Пошив  клешевой  юбки .План работы по пошиву .Обработка боковых срезов юбки ,застёжки –молния.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 боковых срезов юбки; практическая работа «Обработка боковых срезов юбки застёжки –молния; самооценка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. 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умени</w:t>
            </w:r>
            <w:r>
              <w:rPr>
                <w:rFonts w:ascii="Times New Roman" w:hAnsi="Times New Roman"/>
                <w:sz w:val="24"/>
                <w:szCs w:val="24"/>
              </w:rPr>
              <w:t>я сравнивать обработку боковых срезов юбки.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боковых срезов юбки.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 xml:space="preserve">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при обработке боковых срезов юбки.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rPr>
          <w:cantSplit/>
          <w:trHeight w:val="1679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верхнего и нижнего срезов юбки .В.Т.О 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 верхнего и нижнего среза юбки ;практическая работа «Обработка верхнего среза юбки прямым притачным поясом», «Обработка нижнего среза юбки», самооценка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обработку верхнего и нижнего срезов юбки.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обработке верхнего и нижнего срезов юбки.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при В.Т.О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rPr>
          <w:cantSplit/>
          <w:trHeight w:val="1679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Клиньевые юбки. Название деталей и линий чертежа. Снятие мерок .Раскрой клиньевой  юбки. 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Изучения нового материала; беседа с использованием материала учебника о правилах и приемах  раскроя швейного  поясного  изделия ,клиньевая юбка ;практическая работа «Раскрой кленьевой юбки»,самооценка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юбок.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снятии мерок и раскрое клиньевой юбки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rPr>
          <w:cantSplit/>
          <w:trHeight w:val="1679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Пошив клиньевой юбки. План работы по пошиву. Первая примерка .Практическая работа.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 боковых срезов клиньевой  юбки; практическая работа «Обработка боковых срезов юбки застёжки –молния; самооценка по предложенным критериям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юбок.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</w:t>
            </w:r>
            <w:r>
              <w:rPr>
                <w:rFonts w:ascii="Times New Roman" w:hAnsi="Times New Roman"/>
                <w:sz w:val="24"/>
                <w:szCs w:val="24"/>
              </w:rPr>
              <w:t>дственных связей при  пошиве клиньевой юбки.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пошиве клиньевой юбки. 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rPr>
          <w:cantSplit/>
          <w:trHeight w:val="1679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Обработка боковых срезов юбки. Обработка застежки. Обработка верхнего и нижнего срезов юбки .Практическая работа .В.Т.О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 боковых срезов  клиньевой юбки; практическая работа «Обработка боковых срезов юбки застёжки –молния»; самооценка по предложенным критериям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обработку боковых срезов юбки.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</w:t>
            </w:r>
            <w:r>
              <w:rPr>
                <w:rFonts w:ascii="Times New Roman" w:hAnsi="Times New Roman"/>
                <w:sz w:val="24"/>
                <w:szCs w:val="24"/>
              </w:rPr>
              <w:t>инно-следственных связей при   обработке верхнего и нижнего срезов юбки.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застёжки.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76904" w:rsidRPr="0097361D" w:rsidTr="0097361D">
        <w:trPr>
          <w:cantSplit/>
          <w:trHeight w:val="1679"/>
        </w:trPr>
        <w:tc>
          <w:tcPr>
            <w:tcW w:w="85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extDirection w:val="btLr"/>
            <w:vAlign w:val="center"/>
          </w:tcPr>
          <w:p w:rsidR="00776904" w:rsidRPr="0097361D" w:rsidRDefault="00776904" w:rsidP="0097361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361D">
              <w:rPr>
                <w:rFonts w:ascii="Times New Roman" w:hAnsi="Times New Roman"/>
                <w:b/>
                <w:sz w:val="24"/>
                <w:szCs w:val="24"/>
              </w:rPr>
              <w:t>Ремонт одежды.</w:t>
            </w:r>
          </w:p>
        </w:tc>
        <w:tc>
          <w:tcPr>
            <w:tcW w:w="992" w:type="dxa"/>
          </w:tcPr>
          <w:p w:rsidR="00776904" w:rsidRPr="0097361D" w:rsidRDefault="00776904" w:rsidP="0097361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Практическое повторение. Выполнение ремонта одежды.</w:t>
            </w:r>
          </w:p>
        </w:tc>
        <w:tc>
          <w:tcPr>
            <w:tcW w:w="3861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Знакомство с технологией обработки срезов ткани строчкой –зигзаг ;практическая работа «Обработка заплат, срезов ,орнаментов строчкой –зигзаг»; самооценка по предложенным критериям.</w:t>
            </w:r>
          </w:p>
        </w:tc>
        <w:tc>
          <w:tcPr>
            <w:tcW w:w="3085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формирование мышления, способность к пространственному анализу.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умен</w:t>
            </w:r>
            <w:r>
              <w:rPr>
                <w:rFonts w:ascii="Times New Roman" w:hAnsi="Times New Roman"/>
                <w:sz w:val="24"/>
                <w:szCs w:val="24"/>
              </w:rPr>
              <w:t>ия сравнивать  виды ремонта одежды.</w:t>
            </w:r>
            <w:r w:rsidRPr="0097361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-установление причинно-следственных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связей при   выполнении ремонта одежды.</w:t>
            </w:r>
          </w:p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7361D">
              <w:rPr>
                <w:rFonts w:ascii="Times New Roman" w:hAnsi="Times New Roman"/>
                <w:sz w:val="24"/>
                <w:szCs w:val="24"/>
              </w:rPr>
              <w:t>-развитие мелкой и крупной маторики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при обработке заплат строчкой- зигзаг.</w:t>
            </w:r>
          </w:p>
        </w:tc>
        <w:tc>
          <w:tcPr>
            <w:tcW w:w="850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776904" w:rsidRPr="0097361D" w:rsidRDefault="00776904" w:rsidP="0097361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ind w:left="5664" w:firstLine="708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Pr="00563D0F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Default="00776904" w:rsidP="00B83301">
      <w:pPr>
        <w:tabs>
          <w:tab w:val="left" w:pos="3795"/>
        </w:tabs>
        <w:rPr>
          <w:rFonts w:ascii="Times New Roman" w:hAnsi="Times New Roman"/>
          <w:sz w:val="24"/>
          <w:szCs w:val="24"/>
        </w:rPr>
      </w:pPr>
    </w:p>
    <w:p w:rsidR="00776904" w:rsidRPr="00563D0F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Default="00776904" w:rsidP="003454A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776904" w:rsidRPr="00563D0F" w:rsidRDefault="00776904" w:rsidP="00C11BED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sectPr w:rsidR="00776904" w:rsidRPr="00563D0F" w:rsidSect="000A0299">
      <w:pgSz w:w="16838" w:h="11906" w:orient="landscape"/>
      <w:pgMar w:top="426" w:right="1134" w:bottom="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6904" w:rsidRDefault="00776904" w:rsidP="00BA533D">
      <w:pPr>
        <w:spacing w:after="0" w:line="240" w:lineRule="auto"/>
      </w:pPr>
      <w:r>
        <w:separator/>
      </w:r>
    </w:p>
  </w:endnote>
  <w:endnote w:type="continuationSeparator" w:id="0">
    <w:p w:rsidR="00776904" w:rsidRDefault="00776904" w:rsidP="00BA53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6904" w:rsidRDefault="00776904" w:rsidP="00BA533D">
      <w:pPr>
        <w:spacing w:after="0" w:line="240" w:lineRule="auto"/>
      </w:pPr>
      <w:r>
        <w:separator/>
      </w:r>
    </w:p>
  </w:footnote>
  <w:footnote w:type="continuationSeparator" w:id="0">
    <w:p w:rsidR="00776904" w:rsidRDefault="00776904" w:rsidP="00BA53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6E4CA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77F8BFD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B0A518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8B27BA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FDDC99D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99FCF2B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A6AD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4D03C8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96450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636CA22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D15DEA"/>
    <w:multiLevelType w:val="hybridMultilevel"/>
    <w:tmpl w:val="2A348D52"/>
    <w:lvl w:ilvl="0" w:tplc="0419000B">
      <w:start w:val="1"/>
      <w:numFmt w:val="bullet"/>
      <w:lvlText w:val=""/>
      <w:lvlJc w:val="left"/>
      <w:pPr>
        <w:ind w:left="121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1">
    <w:nsid w:val="37767A74"/>
    <w:multiLevelType w:val="hybridMultilevel"/>
    <w:tmpl w:val="27CAE07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9C475D4"/>
    <w:multiLevelType w:val="hybridMultilevel"/>
    <w:tmpl w:val="4D74DFD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2F04C07"/>
    <w:multiLevelType w:val="hybridMultilevel"/>
    <w:tmpl w:val="DF1E3380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7A7F2383"/>
    <w:multiLevelType w:val="hybridMultilevel"/>
    <w:tmpl w:val="43045DD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13"/>
  </w:num>
  <w:num w:numId="4">
    <w:abstractNumId w:val="10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675E"/>
    <w:rsid w:val="000032A6"/>
    <w:rsid w:val="00010EF7"/>
    <w:rsid w:val="00013E07"/>
    <w:rsid w:val="00017A2A"/>
    <w:rsid w:val="00020510"/>
    <w:rsid w:val="00020634"/>
    <w:rsid w:val="000246C9"/>
    <w:rsid w:val="00041C0A"/>
    <w:rsid w:val="000427CA"/>
    <w:rsid w:val="0004429E"/>
    <w:rsid w:val="000518F4"/>
    <w:rsid w:val="00052C16"/>
    <w:rsid w:val="000564ED"/>
    <w:rsid w:val="00057A19"/>
    <w:rsid w:val="00063353"/>
    <w:rsid w:val="0006382C"/>
    <w:rsid w:val="00064DBC"/>
    <w:rsid w:val="00065883"/>
    <w:rsid w:val="0008539F"/>
    <w:rsid w:val="000932F6"/>
    <w:rsid w:val="000A0299"/>
    <w:rsid w:val="000A0652"/>
    <w:rsid w:val="000A0737"/>
    <w:rsid w:val="000A259D"/>
    <w:rsid w:val="000A56B3"/>
    <w:rsid w:val="000A7837"/>
    <w:rsid w:val="000A7EBA"/>
    <w:rsid w:val="000B41D2"/>
    <w:rsid w:val="000C1991"/>
    <w:rsid w:val="000C60BF"/>
    <w:rsid w:val="000D0D17"/>
    <w:rsid w:val="000D572A"/>
    <w:rsid w:val="000D6009"/>
    <w:rsid w:val="000E1E00"/>
    <w:rsid w:val="000E28BC"/>
    <w:rsid w:val="000E29DF"/>
    <w:rsid w:val="000E2D2D"/>
    <w:rsid w:val="000E3A6D"/>
    <w:rsid w:val="000E4869"/>
    <w:rsid w:val="000E5989"/>
    <w:rsid w:val="000F278A"/>
    <w:rsid w:val="000F32A5"/>
    <w:rsid w:val="000F54E2"/>
    <w:rsid w:val="000F647F"/>
    <w:rsid w:val="00110280"/>
    <w:rsid w:val="00111F1E"/>
    <w:rsid w:val="00117271"/>
    <w:rsid w:val="001276C1"/>
    <w:rsid w:val="001325C9"/>
    <w:rsid w:val="0013310D"/>
    <w:rsid w:val="0013467A"/>
    <w:rsid w:val="00135F9D"/>
    <w:rsid w:val="00142C26"/>
    <w:rsid w:val="00142F9E"/>
    <w:rsid w:val="001453F9"/>
    <w:rsid w:val="00150B86"/>
    <w:rsid w:val="00153B9B"/>
    <w:rsid w:val="0015422C"/>
    <w:rsid w:val="00157BFF"/>
    <w:rsid w:val="00161CFC"/>
    <w:rsid w:val="00163A0A"/>
    <w:rsid w:val="00166D03"/>
    <w:rsid w:val="0016776D"/>
    <w:rsid w:val="001712A0"/>
    <w:rsid w:val="00174BAB"/>
    <w:rsid w:val="0018279D"/>
    <w:rsid w:val="001840E7"/>
    <w:rsid w:val="001850D6"/>
    <w:rsid w:val="00191539"/>
    <w:rsid w:val="001A616F"/>
    <w:rsid w:val="001B04D0"/>
    <w:rsid w:val="001B05D8"/>
    <w:rsid w:val="001B0E96"/>
    <w:rsid w:val="001B6AAA"/>
    <w:rsid w:val="001D3B9F"/>
    <w:rsid w:val="001E119D"/>
    <w:rsid w:val="001F1C62"/>
    <w:rsid w:val="001F57DF"/>
    <w:rsid w:val="001F59AA"/>
    <w:rsid w:val="001F59EC"/>
    <w:rsid w:val="00200309"/>
    <w:rsid w:val="00204BB4"/>
    <w:rsid w:val="00215662"/>
    <w:rsid w:val="002250A0"/>
    <w:rsid w:val="00227CDD"/>
    <w:rsid w:val="002312BC"/>
    <w:rsid w:val="00232516"/>
    <w:rsid w:val="00237CB9"/>
    <w:rsid w:val="0024564E"/>
    <w:rsid w:val="00245895"/>
    <w:rsid w:val="002464F4"/>
    <w:rsid w:val="0024794F"/>
    <w:rsid w:val="0025453A"/>
    <w:rsid w:val="002618A3"/>
    <w:rsid w:val="00261ED3"/>
    <w:rsid w:val="002622BC"/>
    <w:rsid w:val="002639F2"/>
    <w:rsid w:val="00266972"/>
    <w:rsid w:val="00267F32"/>
    <w:rsid w:val="002716A7"/>
    <w:rsid w:val="002747BC"/>
    <w:rsid w:val="00276F73"/>
    <w:rsid w:val="00280C37"/>
    <w:rsid w:val="002817AF"/>
    <w:rsid w:val="00282AC0"/>
    <w:rsid w:val="00282C22"/>
    <w:rsid w:val="00283ADA"/>
    <w:rsid w:val="00284A28"/>
    <w:rsid w:val="002951E4"/>
    <w:rsid w:val="002960A2"/>
    <w:rsid w:val="00296BBA"/>
    <w:rsid w:val="002A1B37"/>
    <w:rsid w:val="002A4B65"/>
    <w:rsid w:val="002A6B5C"/>
    <w:rsid w:val="002A7886"/>
    <w:rsid w:val="002B0B1D"/>
    <w:rsid w:val="002B435A"/>
    <w:rsid w:val="002C07FE"/>
    <w:rsid w:val="002C3380"/>
    <w:rsid w:val="002C7CBF"/>
    <w:rsid w:val="002D2756"/>
    <w:rsid w:val="002E2526"/>
    <w:rsid w:val="002E4CF4"/>
    <w:rsid w:val="002F2940"/>
    <w:rsid w:val="002F5B85"/>
    <w:rsid w:val="00300E64"/>
    <w:rsid w:val="00304992"/>
    <w:rsid w:val="00310831"/>
    <w:rsid w:val="00310ED8"/>
    <w:rsid w:val="00317222"/>
    <w:rsid w:val="0032126D"/>
    <w:rsid w:val="00322F05"/>
    <w:rsid w:val="00323F2C"/>
    <w:rsid w:val="00325E7B"/>
    <w:rsid w:val="003267B2"/>
    <w:rsid w:val="00336154"/>
    <w:rsid w:val="0033738C"/>
    <w:rsid w:val="0034323A"/>
    <w:rsid w:val="003454A0"/>
    <w:rsid w:val="0034644F"/>
    <w:rsid w:val="00356FEF"/>
    <w:rsid w:val="003577B1"/>
    <w:rsid w:val="00361BB2"/>
    <w:rsid w:val="003628FD"/>
    <w:rsid w:val="00363C0E"/>
    <w:rsid w:val="00364D83"/>
    <w:rsid w:val="00365050"/>
    <w:rsid w:val="00371ADA"/>
    <w:rsid w:val="00373E69"/>
    <w:rsid w:val="00375C25"/>
    <w:rsid w:val="003802BD"/>
    <w:rsid w:val="003805B3"/>
    <w:rsid w:val="00380AC8"/>
    <w:rsid w:val="003814EB"/>
    <w:rsid w:val="003823D0"/>
    <w:rsid w:val="0039009B"/>
    <w:rsid w:val="0039063F"/>
    <w:rsid w:val="00390F3B"/>
    <w:rsid w:val="003A1890"/>
    <w:rsid w:val="003A2E30"/>
    <w:rsid w:val="003A38F8"/>
    <w:rsid w:val="003A57FD"/>
    <w:rsid w:val="003A7A34"/>
    <w:rsid w:val="003B388E"/>
    <w:rsid w:val="003B685D"/>
    <w:rsid w:val="003B716E"/>
    <w:rsid w:val="003C0EC4"/>
    <w:rsid w:val="003C114A"/>
    <w:rsid w:val="003C199D"/>
    <w:rsid w:val="003C40DD"/>
    <w:rsid w:val="003C655B"/>
    <w:rsid w:val="003D6C25"/>
    <w:rsid w:val="003D7EDE"/>
    <w:rsid w:val="003E2464"/>
    <w:rsid w:val="003E28A8"/>
    <w:rsid w:val="003E5E95"/>
    <w:rsid w:val="003F0182"/>
    <w:rsid w:val="003F3E5E"/>
    <w:rsid w:val="003F61FD"/>
    <w:rsid w:val="00400C08"/>
    <w:rsid w:val="00403DAA"/>
    <w:rsid w:val="00404AF9"/>
    <w:rsid w:val="0040691B"/>
    <w:rsid w:val="0040745C"/>
    <w:rsid w:val="0041233B"/>
    <w:rsid w:val="004207F6"/>
    <w:rsid w:val="00421045"/>
    <w:rsid w:val="00421424"/>
    <w:rsid w:val="00426128"/>
    <w:rsid w:val="00430FD9"/>
    <w:rsid w:val="004332F7"/>
    <w:rsid w:val="00433409"/>
    <w:rsid w:val="004410F9"/>
    <w:rsid w:val="0044367D"/>
    <w:rsid w:val="00444066"/>
    <w:rsid w:val="0044604C"/>
    <w:rsid w:val="00452951"/>
    <w:rsid w:val="00457938"/>
    <w:rsid w:val="004659CC"/>
    <w:rsid w:val="00467C22"/>
    <w:rsid w:val="00470FAA"/>
    <w:rsid w:val="00475DC5"/>
    <w:rsid w:val="004808DF"/>
    <w:rsid w:val="004817BF"/>
    <w:rsid w:val="00482451"/>
    <w:rsid w:val="00493E14"/>
    <w:rsid w:val="004968BC"/>
    <w:rsid w:val="00497A43"/>
    <w:rsid w:val="004A04FD"/>
    <w:rsid w:val="004A1C85"/>
    <w:rsid w:val="004A2C3B"/>
    <w:rsid w:val="004A36F8"/>
    <w:rsid w:val="004A37B8"/>
    <w:rsid w:val="004A3DEA"/>
    <w:rsid w:val="004A7C2D"/>
    <w:rsid w:val="004B3F81"/>
    <w:rsid w:val="004B6031"/>
    <w:rsid w:val="004B6E72"/>
    <w:rsid w:val="004C25A0"/>
    <w:rsid w:val="004C3C6C"/>
    <w:rsid w:val="004C3EB6"/>
    <w:rsid w:val="004C7124"/>
    <w:rsid w:val="004D0859"/>
    <w:rsid w:val="004D64B2"/>
    <w:rsid w:val="004E00C1"/>
    <w:rsid w:val="004F0BD9"/>
    <w:rsid w:val="004F0D74"/>
    <w:rsid w:val="004F16E5"/>
    <w:rsid w:val="004F3E85"/>
    <w:rsid w:val="004F6963"/>
    <w:rsid w:val="005031A7"/>
    <w:rsid w:val="00507FE1"/>
    <w:rsid w:val="00511A65"/>
    <w:rsid w:val="00511BF3"/>
    <w:rsid w:val="00516699"/>
    <w:rsid w:val="005222CA"/>
    <w:rsid w:val="00524110"/>
    <w:rsid w:val="00524518"/>
    <w:rsid w:val="0052579E"/>
    <w:rsid w:val="00525CFB"/>
    <w:rsid w:val="005300D7"/>
    <w:rsid w:val="00531976"/>
    <w:rsid w:val="00531DA5"/>
    <w:rsid w:val="00535BB2"/>
    <w:rsid w:val="00537FD7"/>
    <w:rsid w:val="00541396"/>
    <w:rsid w:val="005514B8"/>
    <w:rsid w:val="00551F0C"/>
    <w:rsid w:val="00552930"/>
    <w:rsid w:val="00560344"/>
    <w:rsid w:val="00561F09"/>
    <w:rsid w:val="00563B08"/>
    <w:rsid w:val="00563D0F"/>
    <w:rsid w:val="00563F2C"/>
    <w:rsid w:val="005647FE"/>
    <w:rsid w:val="00564E30"/>
    <w:rsid w:val="00572FCB"/>
    <w:rsid w:val="005737CA"/>
    <w:rsid w:val="005760D7"/>
    <w:rsid w:val="00581B6D"/>
    <w:rsid w:val="0058290E"/>
    <w:rsid w:val="0058371F"/>
    <w:rsid w:val="00585328"/>
    <w:rsid w:val="00587EE0"/>
    <w:rsid w:val="00590340"/>
    <w:rsid w:val="0059046F"/>
    <w:rsid w:val="00591721"/>
    <w:rsid w:val="00593317"/>
    <w:rsid w:val="005A11E0"/>
    <w:rsid w:val="005A4E8E"/>
    <w:rsid w:val="005A66C3"/>
    <w:rsid w:val="005A74AA"/>
    <w:rsid w:val="005B3DEE"/>
    <w:rsid w:val="005C4CF1"/>
    <w:rsid w:val="005D16CB"/>
    <w:rsid w:val="005D46E6"/>
    <w:rsid w:val="005D4ACD"/>
    <w:rsid w:val="005D76BF"/>
    <w:rsid w:val="005E075B"/>
    <w:rsid w:val="005E17F2"/>
    <w:rsid w:val="005E5057"/>
    <w:rsid w:val="005E6CE0"/>
    <w:rsid w:val="005E798B"/>
    <w:rsid w:val="005F103C"/>
    <w:rsid w:val="00600019"/>
    <w:rsid w:val="006030A2"/>
    <w:rsid w:val="0060694A"/>
    <w:rsid w:val="00612D05"/>
    <w:rsid w:val="0062391A"/>
    <w:rsid w:val="00624952"/>
    <w:rsid w:val="006277EA"/>
    <w:rsid w:val="0063690E"/>
    <w:rsid w:val="006409E0"/>
    <w:rsid w:val="00642A4F"/>
    <w:rsid w:val="006439D4"/>
    <w:rsid w:val="00655547"/>
    <w:rsid w:val="00660AA0"/>
    <w:rsid w:val="0066436E"/>
    <w:rsid w:val="00664A3C"/>
    <w:rsid w:val="00666B5D"/>
    <w:rsid w:val="0067469A"/>
    <w:rsid w:val="00682A2B"/>
    <w:rsid w:val="00691251"/>
    <w:rsid w:val="006A3E92"/>
    <w:rsid w:val="006B048C"/>
    <w:rsid w:val="006B17F6"/>
    <w:rsid w:val="006B3C4A"/>
    <w:rsid w:val="006B4DB6"/>
    <w:rsid w:val="006B5079"/>
    <w:rsid w:val="006C3479"/>
    <w:rsid w:val="006C3F21"/>
    <w:rsid w:val="006D0A38"/>
    <w:rsid w:val="006E106A"/>
    <w:rsid w:val="006E2A30"/>
    <w:rsid w:val="006E2EFA"/>
    <w:rsid w:val="006E63DF"/>
    <w:rsid w:val="006E79F4"/>
    <w:rsid w:val="006F21EF"/>
    <w:rsid w:val="006F22A9"/>
    <w:rsid w:val="006F2ADD"/>
    <w:rsid w:val="006F2EEC"/>
    <w:rsid w:val="006F56CA"/>
    <w:rsid w:val="00702C8D"/>
    <w:rsid w:val="00702D8B"/>
    <w:rsid w:val="00702EA7"/>
    <w:rsid w:val="007114B3"/>
    <w:rsid w:val="00713220"/>
    <w:rsid w:val="00715402"/>
    <w:rsid w:val="0071671E"/>
    <w:rsid w:val="00720F50"/>
    <w:rsid w:val="0072297E"/>
    <w:rsid w:val="007309FE"/>
    <w:rsid w:val="0073124B"/>
    <w:rsid w:val="00733439"/>
    <w:rsid w:val="007478A2"/>
    <w:rsid w:val="00752102"/>
    <w:rsid w:val="00754104"/>
    <w:rsid w:val="00762598"/>
    <w:rsid w:val="00775845"/>
    <w:rsid w:val="00776904"/>
    <w:rsid w:val="0077694C"/>
    <w:rsid w:val="007838AE"/>
    <w:rsid w:val="007846EB"/>
    <w:rsid w:val="00785E12"/>
    <w:rsid w:val="00787C3F"/>
    <w:rsid w:val="00796770"/>
    <w:rsid w:val="00797FC5"/>
    <w:rsid w:val="007A3104"/>
    <w:rsid w:val="007A4BEC"/>
    <w:rsid w:val="007A5006"/>
    <w:rsid w:val="007B369C"/>
    <w:rsid w:val="007C11FB"/>
    <w:rsid w:val="007C4E7B"/>
    <w:rsid w:val="007D6D82"/>
    <w:rsid w:val="007E77B1"/>
    <w:rsid w:val="007F1801"/>
    <w:rsid w:val="007F18F7"/>
    <w:rsid w:val="007F21A4"/>
    <w:rsid w:val="007F27B0"/>
    <w:rsid w:val="007F3920"/>
    <w:rsid w:val="007F40A7"/>
    <w:rsid w:val="0080116F"/>
    <w:rsid w:val="0080247A"/>
    <w:rsid w:val="00802B53"/>
    <w:rsid w:val="00804F21"/>
    <w:rsid w:val="008108A5"/>
    <w:rsid w:val="00810A19"/>
    <w:rsid w:val="00815487"/>
    <w:rsid w:val="0082421A"/>
    <w:rsid w:val="008351A1"/>
    <w:rsid w:val="00837134"/>
    <w:rsid w:val="008424CF"/>
    <w:rsid w:val="00842726"/>
    <w:rsid w:val="0084616E"/>
    <w:rsid w:val="00860C80"/>
    <w:rsid w:val="00864BE2"/>
    <w:rsid w:val="00870399"/>
    <w:rsid w:val="008731F9"/>
    <w:rsid w:val="00880E98"/>
    <w:rsid w:val="008815FF"/>
    <w:rsid w:val="00883DA7"/>
    <w:rsid w:val="00885A78"/>
    <w:rsid w:val="00886B27"/>
    <w:rsid w:val="00887076"/>
    <w:rsid w:val="00887C9F"/>
    <w:rsid w:val="00887CEB"/>
    <w:rsid w:val="008937B2"/>
    <w:rsid w:val="00893A00"/>
    <w:rsid w:val="00894642"/>
    <w:rsid w:val="008967FA"/>
    <w:rsid w:val="008A0D65"/>
    <w:rsid w:val="008A37EB"/>
    <w:rsid w:val="008A7D02"/>
    <w:rsid w:val="008B675B"/>
    <w:rsid w:val="008B7D0D"/>
    <w:rsid w:val="008D0898"/>
    <w:rsid w:val="008D0F88"/>
    <w:rsid w:val="008E20FD"/>
    <w:rsid w:val="008E4015"/>
    <w:rsid w:val="008F3085"/>
    <w:rsid w:val="008F515F"/>
    <w:rsid w:val="008F76E7"/>
    <w:rsid w:val="00902171"/>
    <w:rsid w:val="00906720"/>
    <w:rsid w:val="00911224"/>
    <w:rsid w:val="00912D68"/>
    <w:rsid w:val="00913CD8"/>
    <w:rsid w:val="00914E34"/>
    <w:rsid w:val="00917780"/>
    <w:rsid w:val="00917E1B"/>
    <w:rsid w:val="009204C4"/>
    <w:rsid w:val="009219AB"/>
    <w:rsid w:val="00922363"/>
    <w:rsid w:val="00923639"/>
    <w:rsid w:val="00924104"/>
    <w:rsid w:val="00932125"/>
    <w:rsid w:val="009334AE"/>
    <w:rsid w:val="00942C25"/>
    <w:rsid w:val="00950051"/>
    <w:rsid w:val="0095277E"/>
    <w:rsid w:val="00953987"/>
    <w:rsid w:val="0095654E"/>
    <w:rsid w:val="009651C9"/>
    <w:rsid w:val="00970496"/>
    <w:rsid w:val="0097361D"/>
    <w:rsid w:val="00981F87"/>
    <w:rsid w:val="00986513"/>
    <w:rsid w:val="009912B6"/>
    <w:rsid w:val="00994E57"/>
    <w:rsid w:val="009963FA"/>
    <w:rsid w:val="0099692A"/>
    <w:rsid w:val="009A1E9F"/>
    <w:rsid w:val="009A2130"/>
    <w:rsid w:val="009A55F5"/>
    <w:rsid w:val="009A5BE2"/>
    <w:rsid w:val="009B2A4E"/>
    <w:rsid w:val="009C18E9"/>
    <w:rsid w:val="009C444D"/>
    <w:rsid w:val="009C4959"/>
    <w:rsid w:val="009C6224"/>
    <w:rsid w:val="009C675E"/>
    <w:rsid w:val="009D14CE"/>
    <w:rsid w:val="009D6752"/>
    <w:rsid w:val="009D7379"/>
    <w:rsid w:val="009D7CE1"/>
    <w:rsid w:val="009D7FAF"/>
    <w:rsid w:val="009E0A08"/>
    <w:rsid w:val="009F183E"/>
    <w:rsid w:val="009F4A47"/>
    <w:rsid w:val="009F5EDC"/>
    <w:rsid w:val="00A0187A"/>
    <w:rsid w:val="00A0306D"/>
    <w:rsid w:val="00A061A3"/>
    <w:rsid w:val="00A10653"/>
    <w:rsid w:val="00A15A27"/>
    <w:rsid w:val="00A17902"/>
    <w:rsid w:val="00A1795C"/>
    <w:rsid w:val="00A24B90"/>
    <w:rsid w:val="00A314D0"/>
    <w:rsid w:val="00A3283A"/>
    <w:rsid w:val="00A3344C"/>
    <w:rsid w:val="00A41D23"/>
    <w:rsid w:val="00A46828"/>
    <w:rsid w:val="00A4712E"/>
    <w:rsid w:val="00A514DB"/>
    <w:rsid w:val="00A53CC5"/>
    <w:rsid w:val="00A559DA"/>
    <w:rsid w:val="00A56412"/>
    <w:rsid w:val="00A600B2"/>
    <w:rsid w:val="00A649C4"/>
    <w:rsid w:val="00A66096"/>
    <w:rsid w:val="00A71048"/>
    <w:rsid w:val="00A71564"/>
    <w:rsid w:val="00A74D4E"/>
    <w:rsid w:val="00A75CAD"/>
    <w:rsid w:val="00A9267F"/>
    <w:rsid w:val="00AA1FA1"/>
    <w:rsid w:val="00AA72ED"/>
    <w:rsid w:val="00AB0E42"/>
    <w:rsid w:val="00AB0F7C"/>
    <w:rsid w:val="00AB3EA9"/>
    <w:rsid w:val="00AB4956"/>
    <w:rsid w:val="00AB4C17"/>
    <w:rsid w:val="00AC0787"/>
    <w:rsid w:val="00AD024F"/>
    <w:rsid w:val="00AD199B"/>
    <w:rsid w:val="00AF6124"/>
    <w:rsid w:val="00AF65B2"/>
    <w:rsid w:val="00B07639"/>
    <w:rsid w:val="00B15254"/>
    <w:rsid w:val="00B237BA"/>
    <w:rsid w:val="00B25111"/>
    <w:rsid w:val="00B25A47"/>
    <w:rsid w:val="00B27209"/>
    <w:rsid w:val="00B30158"/>
    <w:rsid w:val="00B305E8"/>
    <w:rsid w:val="00B30ADD"/>
    <w:rsid w:val="00B415C2"/>
    <w:rsid w:val="00B45AF3"/>
    <w:rsid w:val="00B472FB"/>
    <w:rsid w:val="00B50C59"/>
    <w:rsid w:val="00B50C6E"/>
    <w:rsid w:val="00B53196"/>
    <w:rsid w:val="00B54B80"/>
    <w:rsid w:val="00B559CF"/>
    <w:rsid w:val="00B605D0"/>
    <w:rsid w:val="00B611EB"/>
    <w:rsid w:val="00B61CB9"/>
    <w:rsid w:val="00B65CC5"/>
    <w:rsid w:val="00B73DAD"/>
    <w:rsid w:val="00B760EF"/>
    <w:rsid w:val="00B76206"/>
    <w:rsid w:val="00B76D58"/>
    <w:rsid w:val="00B83301"/>
    <w:rsid w:val="00B84172"/>
    <w:rsid w:val="00B84691"/>
    <w:rsid w:val="00B9034C"/>
    <w:rsid w:val="00B94B6B"/>
    <w:rsid w:val="00B95F37"/>
    <w:rsid w:val="00B9695F"/>
    <w:rsid w:val="00BA054C"/>
    <w:rsid w:val="00BA533D"/>
    <w:rsid w:val="00BA70A1"/>
    <w:rsid w:val="00BB444D"/>
    <w:rsid w:val="00BB6251"/>
    <w:rsid w:val="00BC2AC2"/>
    <w:rsid w:val="00BC7849"/>
    <w:rsid w:val="00BC7D54"/>
    <w:rsid w:val="00BD3131"/>
    <w:rsid w:val="00BD498A"/>
    <w:rsid w:val="00BD62F8"/>
    <w:rsid w:val="00BE194F"/>
    <w:rsid w:val="00BE5648"/>
    <w:rsid w:val="00BF31E9"/>
    <w:rsid w:val="00C02493"/>
    <w:rsid w:val="00C03713"/>
    <w:rsid w:val="00C05024"/>
    <w:rsid w:val="00C054EA"/>
    <w:rsid w:val="00C1068F"/>
    <w:rsid w:val="00C11BED"/>
    <w:rsid w:val="00C16BAD"/>
    <w:rsid w:val="00C23E2F"/>
    <w:rsid w:val="00C25287"/>
    <w:rsid w:val="00C2773C"/>
    <w:rsid w:val="00C35B7E"/>
    <w:rsid w:val="00C36D99"/>
    <w:rsid w:val="00C41000"/>
    <w:rsid w:val="00C42D40"/>
    <w:rsid w:val="00C43B08"/>
    <w:rsid w:val="00C50D6E"/>
    <w:rsid w:val="00C52121"/>
    <w:rsid w:val="00C54B07"/>
    <w:rsid w:val="00C575CE"/>
    <w:rsid w:val="00C61EE4"/>
    <w:rsid w:val="00C64DFB"/>
    <w:rsid w:val="00C655D6"/>
    <w:rsid w:val="00C65CE2"/>
    <w:rsid w:val="00C702ED"/>
    <w:rsid w:val="00C75970"/>
    <w:rsid w:val="00C85736"/>
    <w:rsid w:val="00C939F1"/>
    <w:rsid w:val="00C95704"/>
    <w:rsid w:val="00C97488"/>
    <w:rsid w:val="00CB47F2"/>
    <w:rsid w:val="00CB62D8"/>
    <w:rsid w:val="00CC25E6"/>
    <w:rsid w:val="00CC3F93"/>
    <w:rsid w:val="00CC7AE1"/>
    <w:rsid w:val="00CD249F"/>
    <w:rsid w:val="00CD2990"/>
    <w:rsid w:val="00CD4D73"/>
    <w:rsid w:val="00CE4AC5"/>
    <w:rsid w:val="00CE5F5D"/>
    <w:rsid w:val="00CE7439"/>
    <w:rsid w:val="00CF386E"/>
    <w:rsid w:val="00D04974"/>
    <w:rsid w:val="00D10F4F"/>
    <w:rsid w:val="00D134CF"/>
    <w:rsid w:val="00D171A2"/>
    <w:rsid w:val="00D21234"/>
    <w:rsid w:val="00D24DC5"/>
    <w:rsid w:val="00D26815"/>
    <w:rsid w:val="00D35FD9"/>
    <w:rsid w:val="00D502AD"/>
    <w:rsid w:val="00D50646"/>
    <w:rsid w:val="00D65332"/>
    <w:rsid w:val="00D674B2"/>
    <w:rsid w:val="00D717BC"/>
    <w:rsid w:val="00D77229"/>
    <w:rsid w:val="00D83F74"/>
    <w:rsid w:val="00D91B5B"/>
    <w:rsid w:val="00D9450F"/>
    <w:rsid w:val="00D950B5"/>
    <w:rsid w:val="00DA002D"/>
    <w:rsid w:val="00DA0D13"/>
    <w:rsid w:val="00DA11F6"/>
    <w:rsid w:val="00DA3059"/>
    <w:rsid w:val="00DA6770"/>
    <w:rsid w:val="00DB2261"/>
    <w:rsid w:val="00DB4860"/>
    <w:rsid w:val="00DB4D74"/>
    <w:rsid w:val="00DB5F4E"/>
    <w:rsid w:val="00DC0387"/>
    <w:rsid w:val="00DC1BD8"/>
    <w:rsid w:val="00DC2EF3"/>
    <w:rsid w:val="00DC6111"/>
    <w:rsid w:val="00DC6DCD"/>
    <w:rsid w:val="00DD191F"/>
    <w:rsid w:val="00DD2C85"/>
    <w:rsid w:val="00DE080C"/>
    <w:rsid w:val="00DE2BFF"/>
    <w:rsid w:val="00DE5EE8"/>
    <w:rsid w:val="00DE7646"/>
    <w:rsid w:val="00DF1AE1"/>
    <w:rsid w:val="00DF39E1"/>
    <w:rsid w:val="00DF577B"/>
    <w:rsid w:val="00DF5899"/>
    <w:rsid w:val="00E02652"/>
    <w:rsid w:val="00E04043"/>
    <w:rsid w:val="00E04A58"/>
    <w:rsid w:val="00E13C75"/>
    <w:rsid w:val="00E14432"/>
    <w:rsid w:val="00E21229"/>
    <w:rsid w:val="00E26F27"/>
    <w:rsid w:val="00E30E01"/>
    <w:rsid w:val="00E35562"/>
    <w:rsid w:val="00E379C3"/>
    <w:rsid w:val="00E41027"/>
    <w:rsid w:val="00E51898"/>
    <w:rsid w:val="00E56B4B"/>
    <w:rsid w:val="00E5726F"/>
    <w:rsid w:val="00E62D75"/>
    <w:rsid w:val="00E638BD"/>
    <w:rsid w:val="00E64604"/>
    <w:rsid w:val="00E64A6E"/>
    <w:rsid w:val="00E82D27"/>
    <w:rsid w:val="00E83663"/>
    <w:rsid w:val="00E879F9"/>
    <w:rsid w:val="00E93475"/>
    <w:rsid w:val="00E93BF0"/>
    <w:rsid w:val="00E96353"/>
    <w:rsid w:val="00E9742F"/>
    <w:rsid w:val="00E97F6B"/>
    <w:rsid w:val="00EA202A"/>
    <w:rsid w:val="00EA27B7"/>
    <w:rsid w:val="00EA5DC0"/>
    <w:rsid w:val="00EA693F"/>
    <w:rsid w:val="00EB2998"/>
    <w:rsid w:val="00EC0390"/>
    <w:rsid w:val="00EC2E14"/>
    <w:rsid w:val="00EC4CD4"/>
    <w:rsid w:val="00ED3BE8"/>
    <w:rsid w:val="00ED5F38"/>
    <w:rsid w:val="00ED6153"/>
    <w:rsid w:val="00EE405C"/>
    <w:rsid w:val="00EE5F27"/>
    <w:rsid w:val="00EF0DC3"/>
    <w:rsid w:val="00EF1A01"/>
    <w:rsid w:val="00EF2E05"/>
    <w:rsid w:val="00EF59B4"/>
    <w:rsid w:val="00EF5FC4"/>
    <w:rsid w:val="00EF7984"/>
    <w:rsid w:val="00F00D68"/>
    <w:rsid w:val="00F01EF9"/>
    <w:rsid w:val="00F032C1"/>
    <w:rsid w:val="00F04059"/>
    <w:rsid w:val="00F044FA"/>
    <w:rsid w:val="00F13696"/>
    <w:rsid w:val="00F13E95"/>
    <w:rsid w:val="00F145A9"/>
    <w:rsid w:val="00F27319"/>
    <w:rsid w:val="00F320B2"/>
    <w:rsid w:val="00F3305E"/>
    <w:rsid w:val="00F51F50"/>
    <w:rsid w:val="00F56294"/>
    <w:rsid w:val="00F70E1A"/>
    <w:rsid w:val="00F71B3D"/>
    <w:rsid w:val="00F725B7"/>
    <w:rsid w:val="00F80A3F"/>
    <w:rsid w:val="00F826FA"/>
    <w:rsid w:val="00F83315"/>
    <w:rsid w:val="00F83F0B"/>
    <w:rsid w:val="00F974E8"/>
    <w:rsid w:val="00FA0305"/>
    <w:rsid w:val="00FA0F98"/>
    <w:rsid w:val="00FA56E0"/>
    <w:rsid w:val="00FB28B2"/>
    <w:rsid w:val="00FC11CA"/>
    <w:rsid w:val="00FC70C5"/>
    <w:rsid w:val="00FD2E3D"/>
    <w:rsid w:val="00FE190D"/>
    <w:rsid w:val="00FE48D0"/>
    <w:rsid w:val="00FE6219"/>
    <w:rsid w:val="00FE74E1"/>
    <w:rsid w:val="00FF23E3"/>
    <w:rsid w:val="00FF2DC3"/>
    <w:rsid w:val="00FF37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347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675E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BA533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BA53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BA533D"/>
    <w:rPr>
      <w:rFonts w:cs="Times New Roman"/>
    </w:rPr>
  </w:style>
  <w:style w:type="paragraph" w:styleId="NoSpacing">
    <w:name w:val="No Spacing"/>
    <w:uiPriority w:val="99"/>
    <w:qFormat/>
    <w:rsid w:val="007A3104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D24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D249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1276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256</TotalTime>
  <Pages>23</Pages>
  <Words>4839</Words>
  <Characters>27587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internat</dc:creator>
  <cp:keywords/>
  <dc:description/>
  <cp:lastModifiedBy>Michael</cp:lastModifiedBy>
  <cp:revision>22</cp:revision>
  <cp:lastPrinted>2016-09-06T02:57:00Z</cp:lastPrinted>
  <dcterms:created xsi:type="dcterms:W3CDTF">2016-12-02T03:18:00Z</dcterms:created>
  <dcterms:modified xsi:type="dcterms:W3CDTF">2017-02-12T04:24:00Z</dcterms:modified>
</cp:coreProperties>
</file>